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1E1FF127" w:rsidR="008841E3" w:rsidRPr="003B5F20" w:rsidRDefault="00AD429D" w:rsidP="00CA244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CA244D">
              <w:rPr>
                <w:b/>
                <w:sz w:val="26"/>
                <w:szCs w:val="26"/>
                <w:lang w:val="en-US"/>
              </w:rPr>
              <w:t>349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4FBB29EF" w:rsidR="008841E3" w:rsidRPr="003B5F20" w:rsidRDefault="0093175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3175D">
              <w:rPr>
                <w:b/>
                <w:sz w:val="26"/>
                <w:szCs w:val="26"/>
              </w:rPr>
              <w:t>2338385</w:t>
            </w:r>
          </w:p>
        </w:tc>
      </w:tr>
    </w:tbl>
    <w:p w14:paraId="1EBE51F5" w14:textId="77777777" w:rsidR="00120AC9" w:rsidRPr="001B48DB" w:rsidRDefault="00120AC9" w:rsidP="00120AC9">
      <w:pPr>
        <w:spacing w:line="276" w:lineRule="auto"/>
        <w:ind w:right="-1"/>
        <w:jc w:val="right"/>
        <w:rPr>
          <w:sz w:val="26"/>
          <w:szCs w:val="26"/>
        </w:rPr>
      </w:pPr>
      <w:r w:rsidRPr="001B48DB">
        <w:rPr>
          <w:sz w:val="26"/>
          <w:szCs w:val="26"/>
        </w:rPr>
        <w:t>__________________________________</w:t>
      </w:r>
    </w:p>
    <w:p w14:paraId="065AE3D9" w14:textId="77777777" w:rsidR="00120AC9" w:rsidRPr="001B48DB" w:rsidRDefault="00120AC9" w:rsidP="00120AC9">
      <w:pPr>
        <w:spacing w:line="276" w:lineRule="auto"/>
        <w:ind w:right="-1"/>
        <w:jc w:val="right"/>
        <w:rPr>
          <w:sz w:val="26"/>
          <w:szCs w:val="26"/>
        </w:rPr>
      </w:pPr>
      <w:r w:rsidRPr="001B48DB">
        <w:rPr>
          <w:sz w:val="26"/>
          <w:szCs w:val="26"/>
        </w:rPr>
        <w:t>__________________________________</w:t>
      </w:r>
    </w:p>
    <w:p w14:paraId="67E3A604" w14:textId="77777777" w:rsidR="00120AC9" w:rsidRPr="001B48DB" w:rsidRDefault="00120AC9" w:rsidP="00120AC9">
      <w:pPr>
        <w:spacing w:line="276" w:lineRule="auto"/>
        <w:ind w:right="-1"/>
        <w:jc w:val="right"/>
        <w:rPr>
          <w:sz w:val="26"/>
          <w:szCs w:val="26"/>
        </w:rPr>
      </w:pPr>
      <w:r w:rsidRPr="001B48DB">
        <w:rPr>
          <w:sz w:val="26"/>
          <w:szCs w:val="26"/>
        </w:rPr>
        <w:t>__________________________________</w:t>
      </w:r>
    </w:p>
    <w:p w14:paraId="2364CB69" w14:textId="77777777" w:rsidR="00120AC9" w:rsidRPr="001B48DB" w:rsidRDefault="00120AC9" w:rsidP="00120AC9">
      <w:pPr>
        <w:spacing w:line="276" w:lineRule="auto"/>
        <w:ind w:right="-1"/>
        <w:jc w:val="right"/>
        <w:rPr>
          <w:sz w:val="26"/>
          <w:szCs w:val="26"/>
        </w:rPr>
      </w:pPr>
      <w:r w:rsidRPr="001B48DB">
        <w:rPr>
          <w:sz w:val="26"/>
          <w:szCs w:val="26"/>
        </w:rPr>
        <w:tab/>
        <w:t xml:space="preserve">____________________ /_____________ </w:t>
      </w:r>
    </w:p>
    <w:p w14:paraId="6CDC3A75" w14:textId="77777777" w:rsidR="00120AC9" w:rsidRPr="001B48DB" w:rsidRDefault="00120AC9" w:rsidP="00120AC9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b w:val="0"/>
          <w:sz w:val="26"/>
          <w:szCs w:val="26"/>
        </w:rPr>
      </w:pPr>
      <w:r w:rsidRPr="001B48DB">
        <w:rPr>
          <w:b w:val="0"/>
          <w:sz w:val="26"/>
          <w:szCs w:val="26"/>
        </w:rPr>
        <w:t>“_______” ________________ 20_____ г.</w:t>
      </w:r>
    </w:p>
    <w:p w14:paraId="00CDF413" w14:textId="77777777" w:rsidR="00D56B5B" w:rsidRDefault="00D56B5B" w:rsidP="00D56B5B"/>
    <w:p w14:paraId="278E2232" w14:textId="77777777" w:rsidR="00B854D8" w:rsidRPr="004300A5" w:rsidRDefault="00B854D8" w:rsidP="00B854D8"/>
    <w:p w14:paraId="34D40EC3" w14:textId="77777777" w:rsidR="008841E3" w:rsidRPr="003B5F20" w:rsidRDefault="008841E3"/>
    <w:p w14:paraId="34D40EC4" w14:textId="77777777" w:rsidR="008841E3" w:rsidRPr="003B5F20" w:rsidRDefault="008841E3"/>
    <w:p w14:paraId="34D40EC5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77777777" w:rsidR="008841E3" w:rsidRPr="003B5F20" w:rsidRDefault="00AD429D">
      <w:pPr>
        <w:ind w:firstLine="0"/>
        <w:jc w:val="center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 xml:space="preserve">на поставку </w:t>
      </w:r>
      <w:r w:rsidRPr="003B5F20">
        <w:rPr>
          <w:b/>
          <w:bCs/>
          <w:sz w:val="26"/>
          <w:szCs w:val="26"/>
        </w:rPr>
        <w:t>линейной арматуры и гасителей вибрации</w:t>
      </w:r>
      <w:r w:rsidRPr="003B5F20">
        <w:rPr>
          <w:b/>
          <w:sz w:val="26"/>
          <w:szCs w:val="26"/>
        </w:rPr>
        <w:t xml:space="preserve"> </w:t>
      </w:r>
    </w:p>
    <w:p w14:paraId="34D40EC8" w14:textId="36590718" w:rsidR="008841E3" w:rsidRPr="003B5F20" w:rsidRDefault="00AD429D">
      <w:pPr>
        <w:ind w:firstLine="0"/>
        <w:jc w:val="center"/>
        <w:rPr>
          <w:sz w:val="24"/>
          <w:szCs w:val="24"/>
        </w:rPr>
      </w:pPr>
      <w:r w:rsidRPr="003B5F20">
        <w:rPr>
          <w:b/>
          <w:sz w:val="26"/>
          <w:szCs w:val="26"/>
        </w:rPr>
        <w:t>Проводник</w:t>
      </w:r>
      <w:r w:rsidR="00B854D8">
        <w:rPr>
          <w:b/>
          <w:sz w:val="26"/>
          <w:szCs w:val="26"/>
        </w:rPr>
        <w:t xml:space="preserve"> </w:t>
      </w:r>
      <w:r w:rsidR="0093175D" w:rsidRPr="0093175D">
        <w:rPr>
          <w:b/>
          <w:sz w:val="26"/>
          <w:szCs w:val="26"/>
        </w:rPr>
        <w:t>ЗП-78 L1м Л62-99</w:t>
      </w:r>
      <w:r w:rsidRPr="003B5F20">
        <w:rPr>
          <w:b/>
          <w:sz w:val="26"/>
          <w:szCs w:val="26"/>
        </w:rPr>
        <w:t xml:space="preserve"> Лот № </w:t>
      </w:r>
      <w:r w:rsidRPr="003B5F20">
        <w:rPr>
          <w:b/>
          <w:sz w:val="26"/>
          <w:szCs w:val="26"/>
          <w:u w:val="single"/>
        </w:rPr>
        <w:t>202</w:t>
      </w:r>
      <w:r w:rsidRPr="003B5F20">
        <w:rPr>
          <w:b/>
          <w:sz w:val="26"/>
          <w:szCs w:val="26"/>
          <w:u w:val="single"/>
          <w:lang w:val="en-US"/>
        </w:rPr>
        <w:t>A</w:t>
      </w:r>
    </w:p>
    <w:p w14:paraId="34D40EC9" w14:textId="77777777" w:rsidR="008841E3" w:rsidRDefault="008841E3">
      <w:pPr>
        <w:spacing w:line="276" w:lineRule="auto"/>
        <w:ind w:firstLine="709"/>
        <w:rPr>
          <w:sz w:val="24"/>
          <w:szCs w:val="24"/>
        </w:rPr>
      </w:pPr>
    </w:p>
    <w:p w14:paraId="1D600596" w14:textId="77777777" w:rsidR="004F629F" w:rsidRPr="003B5F20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07C31BBF" w14:textId="5162AC4A" w:rsidR="004F629F" w:rsidRPr="008F30D3" w:rsidRDefault="004F629F" w:rsidP="004F629F">
      <w:pPr>
        <w:tabs>
          <w:tab w:val="left" w:pos="1134"/>
        </w:tabs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Технические требования, характеристики линейной арматуры и гасителей вибрации должны соответствовать </w:t>
      </w:r>
      <w:r w:rsidRPr="00FA409A">
        <w:rPr>
          <w:sz w:val="24"/>
          <w:szCs w:val="24"/>
        </w:rPr>
        <w:t xml:space="preserve">Типовому чертежу </w:t>
      </w:r>
      <w:r w:rsidR="008F30D3" w:rsidRPr="008F30D3">
        <w:rPr>
          <w:sz w:val="24"/>
          <w:szCs w:val="24"/>
        </w:rPr>
        <w:t>Л62-</w:t>
      </w:r>
      <w:bookmarkStart w:id="0" w:name="_GoBack"/>
      <w:bookmarkEnd w:id="0"/>
      <w:r w:rsidR="008F30D3" w:rsidRPr="008F30D3">
        <w:rPr>
          <w:sz w:val="24"/>
          <w:szCs w:val="24"/>
        </w:rPr>
        <w:t>99</w:t>
      </w:r>
      <w:r w:rsidRPr="008F30D3">
        <w:rPr>
          <w:sz w:val="24"/>
          <w:szCs w:val="24"/>
        </w:rPr>
        <w:t>.</w:t>
      </w:r>
    </w:p>
    <w:p w14:paraId="651F5656" w14:textId="77777777" w:rsidR="00903542" w:rsidRDefault="00903542">
      <w:pPr>
        <w:spacing w:line="276" w:lineRule="auto"/>
        <w:ind w:firstLine="709"/>
        <w:rPr>
          <w:sz w:val="24"/>
          <w:szCs w:val="24"/>
        </w:rPr>
      </w:pPr>
    </w:p>
    <w:p w14:paraId="7E401EE5" w14:textId="11BC1419" w:rsidR="00903542" w:rsidRPr="003B5F20" w:rsidRDefault="00EA5AC7" w:rsidP="00EA5AC7">
      <w:pPr>
        <w:spacing w:line="276" w:lineRule="auto"/>
        <w:ind w:firstLine="709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63FE368" wp14:editId="2CC817FE">
            <wp:extent cx="4158532" cy="1762336"/>
            <wp:effectExtent l="0" t="0" r="0" b="0"/>
            <wp:docPr id="2" name="Рисунок 2" descr="C:\Users\onischenko.ma\Desktop\l62_99_79_0x0_e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l62_99_79_0x0_eb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9875" cy="176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C44087" w14:textId="77777777" w:rsidR="0093175D" w:rsidRDefault="0093175D" w:rsidP="0093175D">
      <w:pPr>
        <w:tabs>
          <w:tab w:val="left" w:pos="1134"/>
        </w:tabs>
        <w:ind w:firstLine="709"/>
        <w:rPr>
          <w:color w:val="FF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5"/>
        <w:gridCol w:w="4245"/>
        <w:gridCol w:w="2190"/>
        <w:gridCol w:w="2226"/>
      </w:tblGrid>
      <w:tr w:rsidR="0093175D" w14:paraId="1805A684" w14:textId="77777777" w:rsidTr="001B48DB">
        <w:trPr>
          <w:trHeight w:val="285"/>
        </w:trPr>
        <w:tc>
          <w:tcPr>
            <w:tcW w:w="1545" w:type="dxa"/>
          </w:tcPr>
          <w:p w14:paraId="1DEC6285" w14:textId="77777777" w:rsidR="0093175D" w:rsidRPr="004F629F" w:rsidRDefault="0093175D" w:rsidP="003970B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F629F">
              <w:rPr>
                <w:sz w:val="24"/>
                <w:szCs w:val="24"/>
              </w:rPr>
              <w:t>Поз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45" w:type="dxa"/>
          </w:tcPr>
          <w:p w14:paraId="108C5C3D" w14:textId="77777777" w:rsidR="0093175D" w:rsidRPr="004F629F" w:rsidRDefault="0093175D" w:rsidP="003970B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F629F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детали</w:t>
            </w:r>
          </w:p>
        </w:tc>
        <w:tc>
          <w:tcPr>
            <w:tcW w:w="2190" w:type="dxa"/>
          </w:tcPr>
          <w:p w14:paraId="73BB546B" w14:textId="77777777" w:rsidR="0093175D" w:rsidRPr="004F629F" w:rsidRDefault="0093175D" w:rsidP="003970B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2560DC">
              <w:rPr>
                <w:bCs/>
                <w:sz w:val="22"/>
                <w:szCs w:val="22"/>
              </w:rPr>
              <w:t>Количество</w:t>
            </w:r>
          </w:p>
        </w:tc>
        <w:tc>
          <w:tcPr>
            <w:tcW w:w="2226" w:type="dxa"/>
          </w:tcPr>
          <w:p w14:paraId="74A278EA" w14:textId="77777777" w:rsidR="0093175D" w:rsidRPr="004F629F" w:rsidRDefault="0093175D" w:rsidP="003970B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</w:t>
            </w:r>
          </w:p>
        </w:tc>
      </w:tr>
      <w:tr w:rsidR="0093175D" w14:paraId="53D0B2BC" w14:textId="77777777" w:rsidTr="001B48DB">
        <w:trPr>
          <w:trHeight w:val="270"/>
        </w:trPr>
        <w:tc>
          <w:tcPr>
            <w:tcW w:w="1545" w:type="dxa"/>
          </w:tcPr>
          <w:p w14:paraId="2BD1D305" w14:textId="77777777" w:rsidR="0093175D" w:rsidRPr="00914E41" w:rsidRDefault="0093175D" w:rsidP="003970B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45" w:type="dxa"/>
          </w:tcPr>
          <w:p w14:paraId="2B994215" w14:textId="302D4BF0" w:rsidR="0093175D" w:rsidRPr="00914E41" w:rsidRDefault="0093175D" w:rsidP="0093175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0DC">
              <w:rPr>
                <w:bCs/>
                <w:sz w:val="22"/>
                <w:szCs w:val="22"/>
              </w:rPr>
              <w:t xml:space="preserve">Полоса </w:t>
            </w:r>
            <w:r>
              <w:rPr>
                <w:bCs/>
                <w:sz w:val="22"/>
                <w:szCs w:val="22"/>
              </w:rPr>
              <w:t xml:space="preserve">Б4х60 </w:t>
            </w:r>
            <w:r w:rsidRPr="002560DC">
              <w:rPr>
                <w:bCs/>
                <w:sz w:val="22"/>
                <w:szCs w:val="22"/>
              </w:rPr>
              <w:t>ГОСТ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560DC">
              <w:rPr>
                <w:bCs/>
                <w:sz w:val="22"/>
                <w:szCs w:val="22"/>
              </w:rPr>
              <w:t>103-76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L=80</w:t>
            </w:r>
          </w:p>
        </w:tc>
        <w:tc>
          <w:tcPr>
            <w:tcW w:w="2190" w:type="dxa"/>
          </w:tcPr>
          <w:p w14:paraId="3188DC3F" w14:textId="77777777" w:rsidR="0093175D" w:rsidRPr="00914E41" w:rsidRDefault="0093175D" w:rsidP="003970B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226" w:type="dxa"/>
          </w:tcPr>
          <w:p w14:paraId="6A7634B3" w14:textId="2D0AD394" w:rsidR="0093175D" w:rsidRPr="004F629F" w:rsidRDefault="0093175D" w:rsidP="0093175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 кг</w:t>
            </w:r>
          </w:p>
        </w:tc>
      </w:tr>
      <w:tr w:rsidR="0093175D" w14:paraId="49473C3D" w14:textId="77777777" w:rsidTr="001B48DB">
        <w:trPr>
          <w:trHeight w:val="180"/>
        </w:trPr>
        <w:tc>
          <w:tcPr>
            <w:tcW w:w="1545" w:type="dxa"/>
          </w:tcPr>
          <w:p w14:paraId="0865ABDE" w14:textId="77777777" w:rsidR="0093175D" w:rsidRPr="00914E41" w:rsidRDefault="0093175D" w:rsidP="003970B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245" w:type="dxa"/>
          </w:tcPr>
          <w:p w14:paraId="3F7F27C2" w14:textId="3797C4D4" w:rsidR="0093175D" w:rsidRPr="0093175D" w:rsidRDefault="0093175D" w:rsidP="0093175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66B4A">
              <w:rPr>
                <w:sz w:val="22"/>
                <w:szCs w:val="22"/>
              </w:rPr>
              <w:t xml:space="preserve">Круг </w:t>
            </w:r>
            <w:r>
              <w:rPr>
                <w:sz w:val="22"/>
                <w:szCs w:val="22"/>
                <w:lang w:val="en-US"/>
              </w:rPr>
              <w:t xml:space="preserve">B6 </w:t>
            </w:r>
            <w:r>
              <w:rPr>
                <w:sz w:val="22"/>
                <w:szCs w:val="22"/>
              </w:rPr>
              <w:t xml:space="preserve">ГОСТ 2590-88 </w:t>
            </w:r>
            <w:r>
              <w:rPr>
                <w:sz w:val="22"/>
                <w:szCs w:val="22"/>
                <w:lang w:val="en-US"/>
              </w:rPr>
              <w:t>L=1400</w:t>
            </w:r>
          </w:p>
        </w:tc>
        <w:tc>
          <w:tcPr>
            <w:tcW w:w="2190" w:type="dxa"/>
          </w:tcPr>
          <w:p w14:paraId="0C251B97" w14:textId="77777777" w:rsidR="0093175D" w:rsidRPr="00914E41" w:rsidRDefault="0093175D" w:rsidP="003970B2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226" w:type="dxa"/>
          </w:tcPr>
          <w:p w14:paraId="06A028BB" w14:textId="027A6895" w:rsidR="0093175D" w:rsidRPr="0093175D" w:rsidRDefault="0093175D" w:rsidP="0093175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  <w:lang w:val="en-US"/>
              </w:rPr>
              <w:t xml:space="preserve">31 </w:t>
            </w:r>
            <w:r>
              <w:rPr>
                <w:sz w:val="24"/>
                <w:szCs w:val="24"/>
              </w:rPr>
              <w:t>кг</w:t>
            </w:r>
          </w:p>
        </w:tc>
      </w:tr>
    </w:tbl>
    <w:p w14:paraId="08E9E14F" w14:textId="77777777" w:rsidR="004F629F" w:rsidRDefault="004F629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753A37" w14:textId="77777777" w:rsidR="004F629F" w:rsidRPr="003B5F20" w:rsidRDefault="004F629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</w:t>
      </w:r>
      <w:r w:rsidRPr="003B5F2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не использовавшиеся ранее на энергообъектах ПАО «</w:t>
      </w:r>
      <w:r w:rsidR="001167C5">
        <w:rPr>
          <w:sz w:val="24"/>
          <w:szCs w:val="24"/>
        </w:rPr>
        <w:t>Россети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B7F1715" w14:textId="77777777" w:rsidR="00CA244D" w:rsidRPr="00B33412" w:rsidRDefault="00CA244D" w:rsidP="00CA244D">
      <w:pPr>
        <w:tabs>
          <w:tab w:val="left" w:pos="0"/>
          <w:tab w:val="left" w:pos="90"/>
        </w:tabs>
        <w:spacing w:line="276" w:lineRule="auto"/>
        <w:ind w:firstLine="709"/>
        <w:rPr>
          <w:sz w:val="24"/>
          <w:szCs w:val="24"/>
        </w:rPr>
      </w:pPr>
      <w:r w:rsidRPr="00B33412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7777777" w:rsidR="008841E3" w:rsidRPr="003B5F20" w:rsidRDefault="00AD42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3" w14:textId="147400EF" w:rsidR="008841E3" w:rsidRPr="003B5F20" w:rsidRDefault="00AD429D" w:rsidP="008F30D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Типового</w:t>
      </w:r>
      <w:r w:rsidR="00914E41">
        <w:rPr>
          <w:sz w:val="24"/>
          <w:szCs w:val="24"/>
        </w:rPr>
        <w:t xml:space="preserve"> чертежа </w:t>
      </w:r>
      <w:r w:rsidR="008F30D3" w:rsidRPr="008F30D3">
        <w:rPr>
          <w:sz w:val="24"/>
          <w:szCs w:val="24"/>
        </w:rPr>
        <w:t>Л62-99</w:t>
      </w:r>
      <w:r w:rsidRPr="003B5F20">
        <w:rPr>
          <w:sz w:val="24"/>
          <w:szCs w:val="24"/>
        </w:rPr>
        <w:t>;</w:t>
      </w:r>
    </w:p>
    <w:p w14:paraId="34D40EE4" w14:textId="77777777" w:rsidR="008841E3" w:rsidRPr="003B5F20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167C5">
        <w:rPr>
          <w:szCs w:val="24"/>
        </w:rPr>
        <w:t>Россети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01FADE17" w:rsidR="008841E3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381FD5" w14:textId="77777777" w:rsidR="00025322" w:rsidRDefault="0002532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0B16EB" w14:textId="70A032A6" w:rsidR="00025322" w:rsidRDefault="00025322" w:rsidP="00025322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_________________________________________/__________________/________________                                                                                                                        </w:t>
      </w:r>
    </w:p>
    <w:p w14:paraId="067B0B05" w14:textId="4CC40004" w:rsidR="00025322" w:rsidRDefault="00025322" w:rsidP="0002532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должность                                               подпись                          Фамилия И.О.         </w:t>
      </w:r>
    </w:p>
    <w:p w14:paraId="1A29F9AF" w14:textId="77777777" w:rsidR="00025322" w:rsidRPr="003B5F20" w:rsidRDefault="0002532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025322" w:rsidRPr="003B5F20" w:rsidSect="001B48DB">
      <w:headerReference w:type="even" r:id="rId12"/>
      <w:pgSz w:w="12240" w:h="15840" w:code="1"/>
      <w:pgMar w:top="851" w:right="616" w:bottom="851" w:left="127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F41ED0" w14:textId="77777777" w:rsidR="00D93433" w:rsidRDefault="00D93433">
      <w:r>
        <w:separator/>
      </w:r>
    </w:p>
  </w:endnote>
  <w:endnote w:type="continuationSeparator" w:id="0">
    <w:p w14:paraId="2E005EBE" w14:textId="77777777" w:rsidR="00D93433" w:rsidRDefault="00D93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ACAC4E" w14:textId="77777777" w:rsidR="00D93433" w:rsidRDefault="00D93433">
      <w:r>
        <w:separator/>
      </w:r>
    </w:p>
  </w:footnote>
  <w:footnote w:type="continuationSeparator" w:id="0">
    <w:p w14:paraId="40F1EA90" w14:textId="77777777" w:rsidR="00D93433" w:rsidRDefault="00D934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25322"/>
    <w:rsid w:val="001167C5"/>
    <w:rsid w:val="00120AC9"/>
    <w:rsid w:val="001B48DB"/>
    <w:rsid w:val="003B5F20"/>
    <w:rsid w:val="004F629F"/>
    <w:rsid w:val="007347F6"/>
    <w:rsid w:val="008403EB"/>
    <w:rsid w:val="008841E3"/>
    <w:rsid w:val="008B4CD0"/>
    <w:rsid w:val="008F30D3"/>
    <w:rsid w:val="00903542"/>
    <w:rsid w:val="00914E41"/>
    <w:rsid w:val="0093175D"/>
    <w:rsid w:val="009E5A49"/>
    <w:rsid w:val="009F169E"/>
    <w:rsid w:val="00AD429D"/>
    <w:rsid w:val="00B854D8"/>
    <w:rsid w:val="00CA244D"/>
    <w:rsid w:val="00CB4317"/>
    <w:rsid w:val="00D43827"/>
    <w:rsid w:val="00D56B5B"/>
    <w:rsid w:val="00D93433"/>
    <w:rsid w:val="00E02163"/>
    <w:rsid w:val="00EA5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  <w15:docId w15:val="{69443BB2-C23B-4833-AFA8-AFB5CF771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0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D56B5B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73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40BB86-EF41-434A-A436-E7067C622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15</TotalTime>
  <Pages>1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13</cp:revision>
  <cp:lastPrinted>2010-09-30T13:29:00Z</cp:lastPrinted>
  <dcterms:created xsi:type="dcterms:W3CDTF">2022-12-29T14:47:00Z</dcterms:created>
  <dcterms:modified xsi:type="dcterms:W3CDTF">2023-02-18T07:08:00Z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